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DE61F" w14:textId="77777777" w:rsidR="001F4FB2" w:rsidRDefault="001F4FB2" w:rsidP="001F4F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DABORN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fl.1442-3)</w:t>
      </w:r>
    </w:p>
    <w:p w14:paraId="7241F293" w14:textId="77777777" w:rsidR="001F4FB2" w:rsidRDefault="001F4FB2" w:rsidP="001F4F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 Apprentice cutler.</w:t>
      </w:r>
    </w:p>
    <w:p w14:paraId="6703DDE5" w14:textId="77777777" w:rsidR="001F4FB2" w:rsidRDefault="001F4FB2" w:rsidP="001F4FB2">
      <w:pPr>
        <w:pStyle w:val="NoSpacing"/>
        <w:rPr>
          <w:rFonts w:eastAsia="Times New Roman" w:cs="Times New Roman"/>
          <w:szCs w:val="24"/>
        </w:rPr>
      </w:pPr>
    </w:p>
    <w:p w14:paraId="1A649AFF" w14:textId="77777777" w:rsidR="001F4FB2" w:rsidRDefault="001F4FB2" w:rsidP="001F4FB2">
      <w:pPr>
        <w:pStyle w:val="NoSpacing"/>
        <w:rPr>
          <w:rFonts w:eastAsia="Times New Roman" w:cs="Times New Roman"/>
          <w:szCs w:val="24"/>
        </w:rPr>
      </w:pPr>
    </w:p>
    <w:p w14:paraId="209AE555" w14:textId="77777777" w:rsidR="001F4FB2" w:rsidRDefault="001F4FB2" w:rsidP="001F4F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1442-3</w:t>
      </w:r>
      <w:r>
        <w:rPr>
          <w:rFonts w:eastAsia="Times New Roman" w:cs="Times New Roman"/>
          <w:szCs w:val="24"/>
        </w:rPr>
        <w:tab/>
        <w:t xml:space="preserve">He was apprenticed to John </w:t>
      </w:r>
      <w:proofErr w:type="spellStart"/>
      <w:r>
        <w:rPr>
          <w:rFonts w:eastAsia="Times New Roman" w:cs="Times New Roman"/>
          <w:szCs w:val="24"/>
        </w:rPr>
        <w:t>Trege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715CA64C" w14:textId="77777777" w:rsidR="001F4FB2" w:rsidRDefault="001F4FB2" w:rsidP="001F4FB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 the Cutlers’ Company 1916 p.309)</w:t>
      </w:r>
    </w:p>
    <w:p w14:paraId="0A64A933" w14:textId="77777777" w:rsidR="001F4FB2" w:rsidRDefault="001F4FB2" w:rsidP="001F4FB2">
      <w:pPr>
        <w:pStyle w:val="NoSpacing"/>
        <w:rPr>
          <w:rFonts w:eastAsia="Times New Roman" w:cs="Times New Roman"/>
          <w:szCs w:val="24"/>
        </w:rPr>
      </w:pPr>
    </w:p>
    <w:p w14:paraId="52BBB91B" w14:textId="77777777" w:rsidR="001F4FB2" w:rsidRDefault="001F4FB2" w:rsidP="001F4FB2">
      <w:pPr>
        <w:pStyle w:val="NoSpacing"/>
        <w:rPr>
          <w:rFonts w:eastAsia="Times New Roman" w:cs="Times New Roman"/>
          <w:szCs w:val="24"/>
        </w:rPr>
      </w:pPr>
    </w:p>
    <w:p w14:paraId="06B927C4" w14:textId="77777777" w:rsidR="001F4FB2" w:rsidRDefault="001F4FB2" w:rsidP="001F4F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January 2023</w:t>
      </w:r>
    </w:p>
    <w:p w14:paraId="4E2FFE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45408" w14:textId="77777777" w:rsidR="001F4FB2" w:rsidRDefault="001F4FB2" w:rsidP="009139A6">
      <w:r>
        <w:separator/>
      </w:r>
    </w:p>
  </w:endnote>
  <w:endnote w:type="continuationSeparator" w:id="0">
    <w:p w14:paraId="58603114" w14:textId="77777777" w:rsidR="001F4FB2" w:rsidRDefault="001F4F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E8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01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21D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98471" w14:textId="77777777" w:rsidR="001F4FB2" w:rsidRDefault="001F4FB2" w:rsidP="009139A6">
      <w:r>
        <w:separator/>
      </w:r>
    </w:p>
  </w:footnote>
  <w:footnote w:type="continuationSeparator" w:id="0">
    <w:p w14:paraId="2C8AAAD8" w14:textId="77777777" w:rsidR="001F4FB2" w:rsidRDefault="001F4F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282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E0F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41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B2"/>
    <w:rsid w:val="000666E0"/>
    <w:rsid w:val="001F4FB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09E32"/>
  <w15:chartTrackingRefBased/>
  <w15:docId w15:val="{D3050E4F-717D-4849-9305-DCE8DF50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2023-01-26T10:59:00Z</dcterms:created>
  <dcterms:modified xsi:type="dcterms:W3CDTF">2023-01-26T11:00:00Z</dcterms:modified>
</cp:coreProperties>
</file>